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3F" w:rsidRPr="00C24EC5" w:rsidRDefault="0096033F" w:rsidP="006314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УТВЕРЖДЕНА</w:t>
      </w:r>
    </w:p>
    <w:p w:rsidR="0096033F" w:rsidRPr="00C24EC5" w:rsidRDefault="0096033F" w:rsidP="006314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 xml:space="preserve">постановлением Администрации </w:t>
      </w:r>
    </w:p>
    <w:p w:rsidR="0096033F" w:rsidRPr="00C24EC5" w:rsidRDefault="0096033F" w:rsidP="006314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города Королёва Московской области</w:t>
      </w:r>
    </w:p>
    <w:p w:rsidR="0096033F" w:rsidRPr="00C24EC5" w:rsidRDefault="0096033F" w:rsidP="006314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от _________________ № __________</w:t>
      </w:r>
    </w:p>
    <w:p w:rsidR="0096033F" w:rsidRPr="00C24EC5" w:rsidRDefault="0096033F" w:rsidP="0063147A">
      <w:pPr>
        <w:jc w:val="center"/>
        <w:rPr>
          <w:lang w:val="ru-RU"/>
        </w:rPr>
      </w:pPr>
    </w:p>
    <w:p w:rsidR="0096033F" w:rsidRPr="00C24EC5" w:rsidRDefault="0096033F" w:rsidP="0063147A">
      <w:pPr>
        <w:jc w:val="right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Форма</w:t>
      </w: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</w:p>
    <w:p w:rsidR="0096033F" w:rsidRPr="0063147A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63147A">
        <w:rPr>
          <w:b/>
          <w:sz w:val="28"/>
          <w:szCs w:val="28"/>
          <w:lang w:val="ru-RU"/>
        </w:rPr>
        <w:t>АКТ №  _____</w:t>
      </w:r>
    </w:p>
    <w:p w:rsidR="0096033F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63147A">
        <w:rPr>
          <w:b/>
          <w:sz w:val="28"/>
          <w:szCs w:val="28"/>
          <w:lang w:val="ru-RU"/>
        </w:rPr>
        <w:t xml:space="preserve">утилизации демонтированного объекта </w:t>
      </w:r>
    </w:p>
    <w:p w:rsidR="0096033F" w:rsidRPr="0063147A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63147A">
        <w:rPr>
          <w:b/>
          <w:sz w:val="28"/>
          <w:szCs w:val="28"/>
          <w:lang w:val="ru-RU"/>
        </w:rPr>
        <w:t>наружной рекламы и информации</w:t>
      </w: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</w:p>
    <w:p w:rsidR="0096033F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г. Корол</w:t>
      </w:r>
      <w:r>
        <w:rPr>
          <w:sz w:val="28"/>
          <w:szCs w:val="28"/>
          <w:lang w:val="ru-RU"/>
        </w:rPr>
        <w:t>ё</w:t>
      </w:r>
      <w:r w:rsidRPr="00390CB5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Московской области</w:t>
      </w:r>
      <w:r w:rsidRPr="00390CB5">
        <w:rPr>
          <w:sz w:val="28"/>
          <w:szCs w:val="28"/>
          <w:lang w:val="ru-RU"/>
        </w:rPr>
        <w:t xml:space="preserve">                                         </w:t>
      </w:r>
      <w:r>
        <w:rPr>
          <w:sz w:val="28"/>
          <w:szCs w:val="28"/>
          <w:lang w:val="ru-RU"/>
        </w:rPr>
        <w:t xml:space="preserve">     </w:t>
      </w:r>
      <w:r w:rsidRPr="00390CB5">
        <w:rPr>
          <w:sz w:val="28"/>
          <w:szCs w:val="28"/>
          <w:lang w:val="ru-RU"/>
        </w:rPr>
        <w:t xml:space="preserve">             "__" ___________ 20__ г.</w:t>
      </w:r>
    </w:p>
    <w:p w:rsidR="0096033F" w:rsidRPr="00390CB5" w:rsidRDefault="0096033F" w:rsidP="0008132B">
      <w:pPr>
        <w:spacing w:after="240"/>
        <w:jc w:val="both"/>
        <w:rPr>
          <w:sz w:val="28"/>
          <w:szCs w:val="28"/>
          <w:lang w:val="ru-RU"/>
        </w:rPr>
      </w:pP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Настоящий </w:t>
      </w:r>
      <w:r>
        <w:rPr>
          <w:sz w:val="28"/>
          <w:szCs w:val="28"/>
          <w:lang w:val="ru-RU"/>
        </w:rPr>
        <w:t>А</w:t>
      </w:r>
      <w:bookmarkStart w:id="0" w:name="_GoBack"/>
      <w:bookmarkEnd w:id="0"/>
      <w:r w:rsidRPr="00390CB5">
        <w:rPr>
          <w:sz w:val="28"/>
          <w:szCs w:val="28"/>
          <w:lang w:val="ru-RU"/>
        </w:rPr>
        <w:t>кт составлен о нижеследующем:</w:t>
      </w: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Объект наружной рекламы и информации, принадлежащий  _____</w:t>
      </w:r>
      <w:r>
        <w:rPr>
          <w:sz w:val="28"/>
          <w:szCs w:val="28"/>
          <w:lang w:val="ru-RU"/>
        </w:rPr>
        <w:t>__</w:t>
      </w:r>
      <w:r w:rsidRPr="00390CB5">
        <w:rPr>
          <w:sz w:val="28"/>
          <w:szCs w:val="28"/>
          <w:lang w:val="ru-RU"/>
        </w:rPr>
        <w:t>_________,  _____________________________________________________________</w:t>
      </w:r>
      <w:r>
        <w:rPr>
          <w:sz w:val="28"/>
          <w:szCs w:val="28"/>
          <w:lang w:val="ru-RU"/>
        </w:rPr>
        <w:t>__</w:t>
      </w:r>
      <w:r w:rsidRPr="00390CB5">
        <w:rPr>
          <w:sz w:val="28"/>
          <w:szCs w:val="28"/>
          <w:lang w:val="ru-RU"/>
        </w:rPr>
        <w:t>_____</w:t>
      </w:r>
    </w:p>
    <w:p w:rsidR="0096033F" w:rsidRPr="0063147A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perscript"/>
          <w:lang w:val="ru-RU"/>
        </w:rPr>
      </w:pPr>
      <w:r w:rsidRPr="0063147A">
        <w:rPr>
          <w:sz w:val="28"/>
          <w:szCs w:val="28"/>
          <w:vertAlign w:val="superscript"/>
          <w:lang w:val="ru-RU"/>
        </w:rPr>
        <w:t>(тип конструкции)</w:t>
      </w: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:rsidR="0096033F" w:rsidRPr="00390CB5" w:rsidRDefault="0096033F" w:rsidP="00081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демонтированный на основании Предписания № ___ от  "__ "______20__ года, утилизирован по истечении срока хранения демонтированного ОНРИ.</w:t>
      </w:r>
    </w:p>
    <w:p w:rsidR="0096033F" w:rsidRPr="00390CB5" w:rsidRDefault="0096033F" w:rsidP="0008132B">
      <w:pPr>
        <w:spacing w:after="240"/>
        <w:jc w:val="both"/>
        <w:rPr>
          <w:sz w:val="26"/>
          <w:szCs w:val="26"/>
          <w:lang w:val="ru-RU"/>
        </w:rPr>
      </w:pPr>
    </w:p>
    <w:p w:rsidR="0096033F" w:rsidRPr="00390CB5" w:rsidRDefault="0096033F" w:rsidP="0008132B">
      <w:pPr>
        <w:spacing w:after="240"/>
        <w:jc w:val="both"/>
        <w:rPr>
          <w:sz w:val="26"/>
          <w:szCs w:val="26"/>
          <w:lang w:val="ru-RU"/>
        </w:rPr>
      </w:pPr>
    </w:p>
    <w:p w:rsidR="0096033F" w:rsidRPr="00390CB5" w:rsidRDefault="0096033F" w:rsidP="0008132B">
      <w:pPr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Представитель а</w:t>
      </w:r>
      <w:r w:rsidRPr="00390CB5">
        <w:rPr>
          <w:b/>
          <w:sz w:val="28"/>
          <w:szCs w:val="28"/>
          <w:lang w:val="ru-RU"/>
        </w:rPr>
        <w:t xml:space="preserve">дминистрации      </w:t>
      </w:r>
      <w:r>
        <w:rPr>
          <w:b/>
          <w:sz w:val="28"/>
          <w:szCs w:val="28"/>
          <w:lang w:val="ru-RU"/>
        </w:rPr>
        <w:t>_______</w:t>
      </w:r>
      <w:r w:rsidRPr="00390CB5">
        <w:rPr>
          <w:b/>
          <w:bCs/>
          <w:sz w:val="28"/>
          <w:szCs w:val="28"/>
          <w:lang w:val="ru-RU"/>
        </w:rPr>
        <w:t>__________________</w:t>
      </w:r>
      <w:r>
        <w:rPr>
          <w:b/>
          <w:bCs/>
          <w:sz w:val="28"/>
          <w:szCs w:val="28"/>
          <w:lang w:val="ru-RU"/>
        </w:rPr>
        <w:t>___</w:t>
      </w:r>
      <w:r w:rsidRPr="00390CB5">
        <w:rPr>
          <w:b/>
          <w:bCs/>
          <w:sz w:val="28"/>
          <w:szCs w:val="28"/>
          <w:lang w:val="ru-RU"/>
        </w:rPr>
        <w:t>_________</w:t>
      </w:r>
    </w:p>
    <w:p w:rsidR="0096033F" w:rsidRPr="0063147A" w:rsidRDefault="0096033F" w:rsidP="0008132B">
      <w:pPr>
        <w:jc w:val="center"/>
        <w:rPr>
          <w:bCs/>
          <w:sz w:val="28"/>
          <w:szCs w:val="28"/>
          <w:vertAlign w:val="superscript"/>
          <w:lang w:val="ru-RU"/>
        </w:rPr>
      </w:pPr>
      <w:r w:rsidRPr="0063147A">
        <w:rPr>
          <w:bCs/>
          <w:sz w:val="28"/>
          <w:szCs w:val="28"/>
          <w:vertAlign w:val="superscript"/>
          <w:lang w:val="ru-RU"/>
        </w:rPr>
        <w:t xml:space="preserve">                                                          </w:t>
      </w:r>
      <w:r>
        <w:rPr>
          <w:bCs/>
          <w:sz w:val="28"/>
          <w:szCs w:val="28"/>
          <w:vertAlign w:val="superscript"/>
          <w:lang w:val="ru-RU"/>
        </w:rPr>
        <w:t xml:space="preserve">                            </w:t>
      </w:r>
      <w:r w:rsidRPr="0063147A">
        <w:rPr>
          <w:bCs/>
          <w:sz w:val="28"/>
          <w:szCs w:val="28"/>
          <w:vertAlign w:val="superscript"/>
          <w:lang w:val="ru-RU"/>
        </w:rPr>
        <w:t xml:space="preserve">              (должность, ФИО, подпись)</w:t>
      </w:r>
    </w:p>
    <w:p w:rsidR="0096033F" w:rsidRPr="00390CB5" w:rsidRDefault="0096033F" w:rsidP="0008132B">
      <w:pPr>
        <w:jc w:val="center"/>
        <w:rPr>
          <w:b/>
          <w:bCs/>
          <w:sz w:val="28"/>
          <w:szCs w:val="28"/>
          <w:lang w:val="ru-RU"/>
        </w:rPr>
      </w:pPr>
    </w:p>
    <w:p w:rsidR="0096033F" w:rsidRPr="0008132B" w:rsidRDefault="0096033F" w:rsidP="0008132B">
      <w:pPr>
        <w:rPr>
          <w:bCs/>
          <w:lang w:val="ru-RU"/>
        </w:rPr>
      </w:pPr>
      <w:r w:rsidRPr="00390CB5">
        <w:rPr>
          <w:b/>
          <w:bCs/>
          <w:sz w:val="28"/>
          <w:szCs w:val="28"/>
          <w:lang w:val="ru-RU"/>
        </w:rPr>
        <w:t xml:space="preserve">Представитель </w:t>
      </w:r>
      <w:r>
        <w:rPr>
          <w:b/>
          <w:bCs/>
          <w:sz w:val="28"/>
          <w:szCs w:val="28"/>
          <w:lang w:val="ru-RU"/>
        </w:rPr>
        <w:t>уполномоченной</w:t>
      </w:r>
      <w:r w:rsidRPr="00390CB5">
        <w:rPr>
          <w:b/>
          <w:bCs/>
          <w:sz w:val="28"/>
          <w:szCs w:val="28"/>
          <w:lang w:val="ru-RU"/>
        </w:rPr>
        <w:t xml:space="preserve"> органиазции____________________________________________</w:t>
      </w:r>
      <w:r>
        <w:rPr>
          <w:b/>
          <w:bCs/>
          <w:sz w:val="28"/>
          <w:szCs w:val="28"/>
          <w:lang w:val="ru-RU"/>
        </w:rPr>
        <w:t>__</w:t>
      </w:r>
      <w:r w:rsidRPr="00390CB5">
        <w:rPr>
          <w:b/>
          <w:bCs/>
          <w:sz w:val="28"/>
          <w:szCs w:val="28"/>
          <w:lang w:val="ru-RU"/>
        </w:rPr>
        <w:t>___________</w:t>
      </w:r>
    </w:p>
    <w:p w:rsidR="0096033F" w:rsidRPr="0063147A" w:rsidRDefault="0096033F" w:rsidP="0008132B">
      <w:pPr>
        <w:jc w:val="center"/>
        <w:rPr>
          <w:bCs/>
          <w:sz w:val="28"/>
          <w:szCs w:val="28"/>
          <w:vertAlign w:val="superscript"/>
          <w:lang w:val="ru-RU"/>
        </w:rPr>
      </w:pPr>
      <w:r w:rsidRPr="0063147A">
        <w:rPr>
          <w:bCs/>
          <w:sz w:val="28"/>
          <w:szCs w:val="28"/>
          <w:vertAlign w:val="superscript"/>
          <w:lang w:val="ru-RU"/>
        </w:rPr>
        <w:t>(должность, ФИО, подпись)</w:t>
      </w:r>
    </w:p>
    <w:p w:rsidR="0096033F" w:rsidRPr="00390CB5" w:rsidRDefault="0096033F" w:rsidP="0008132B">
      <w:pPr>
        <w:spacing w:after="240"/>
        <w:jc w:val="both"/>
        <w:rPr>
          <w:sz w:val="26"/>
          <w:szCs w:val="26"/>
          <w:lang w:val="ru-RU"/>
        </w:rPr>
      </w:pPr>
    </w:p>
    <w:p w:rsidR="0096033F" w:rsidRPr="00390CB5" w:rsidRDefault="0096033F" w:rsidP="0008132B">
      <w:pPr>
        <w:spacing w:after="240"/>
        <w:jc w:val="both"/>
        <w:rPr>
          <w:sz w:val="26"/>
          <w:szCs w:val="26"/>
          <w:lang w:val="ru-RU"/>
        </w:rPr>
      </w:pPr>
    </w:p>
    <w:p w:rsidR="0096033F" w:rsidRPr="00390CB5" w:rsidRDefault="0096033F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ru-RU"/>
        </w:rPr>
      </w:pPr>
      <w:r w:rsidRPr="00390CB5">
        <w:rPr>
          <w:b/>
          <w:sz w:val="28"/>
          <w:szCs w:val="28"/>
          <w:lang w:val="ru-RU"/>
        </w:rPr>
        <w:tab/>
        <w:t xml:space="preserve">      </w:t>
      </w:r>
    </w:p>
    <w:p w:rsidR="0096033F" w:rsidRPr="00C150BC" w:rsidRDefault="0096033F" w:rsidP="00F03285">
      <w:pPr>
        <w:spacing w:before="100" w:beforeAutospacing="1" w:after="100" w:afterAutospacing="1"/>
        <w:jc w:val="center"/>
        <w:rPr>
          <w:lang w:val="ru-RU"/>
        </w:rPr>
      </w:pPr>
    </w:p>
    <w:sectPr w:rsidR="0096033F" w:rsidRPr="00C150BC" w:rsidSect="0063147A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0BC"/>
    <w:rsid w:val="00003677"/>
    <w:rsid w:val="00017941"/>
    <w:rsid w:val="000665EA"/>
    <w:rsid w:val="0008132B"/>
    <w:rsid w:val="00082642"/>
    <w:rsid w:val="000C2E9D"/>
    <w:rsid w:val="000E01A6"/>
    <w:rsid w:val="00122140"/>
    <w:rsid w:val="001C2E9B"/>
    <w:rsid w:val="001D10A9"/>
    <w:rsid w:val="001F63F8"/>
    <w:rsid w:val="002B6B7B"/>
    <w:rsid w:val="002E4E28"/>
    <w:rsid w:val="0038616C"/>
    <w:rsid w:val="00390CB5"/>
    <w:rsid w:val="00395810"/>
    <w:rsid w:val="00435F86"/>
    <w:rsid w:val="00460D95"/>
    <w:rsid w:val="00467873"/>
    <w:rsid w:val="00561634"/>
    <w:rsid w:val="00572FB5"/>
    <w:rsid w:val="005926CF"/>
    <w:rsid w:val="005E2004"/>
    <w:rsid w:val="0063147A"/>
    <w:rsid w:val="007A6A67"/>
    <w:rsid w:val="00921DAB"/>
    <w:rsid w:val="0096033F"/>
    <w:rsid w:val="00C150BC"/>
    <w:rsid w:val="00C17C3B"/>
    <w:rsid w:val="00C24EC5"/>
    <w:rsid w:val="00C77ADB"/>
    <w:rsid w:val="00D01A68"/>
    <w:rsid w:val="00D037C5"/>
    <w:rsid w:val="00D57C58"/>
    <w:rsid w:val="00DB0C89"/>
    <w:rsid w:val="00DD6CC4"/>
    <w:rsid w:val="00E120B1"/>
    <w:rsid w:val="00ED16D5"/>
    <w:rsid w:val="00F0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B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96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147</Words>
  <Characters>840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Куренкова</cp:lastModifiedBy>
  <cp:revision>8</cp:revision>
  <cp:lastPrinted>2012-11-30T11:38:00Z</cp:lastPrinted>
  <dcterms:created xsi:type="dcterms:W3CDTF">2012-10-14T17:05:00Z</dcterms:created>
  <dcterms:modified xsi:type="dcterms:W3CDTF">2012-11-30T11:38:00Z</dcterms:modified>
</cp:coreProperties>
</file>